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02D174" w14:textId="77777777" w:rsidR="007749F8" w:rsidRDefault="007749F8" w:rsidP="007749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HOLT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312A2F6D" w14:textId="77777777" w:rsidR="007749F8" w:rsidRDefault="007749F8" w:rsidP="007749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6A2BBC" w14:textId="77777777" w:rsidR="007749F8" w:rsidRDefault="007749F8" w:rsidP="007749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1C9B8C" w14:textId="77777777" w:rsidR="007749F8" w:rsidRDefault="007749F8" w:rsidP="007749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Bristowe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monk, when he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8811F0" w14:textId="77777777" w:rsidR="007749F8" w:rsidRDefault="007749F8" w:rsidP="007749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given the keeping of the alien priory of Wilmington, Sussex.</w:t>
      </w:r>
    </w:p>
    <w:p w14:paraId="19251A5A" w14:textId="77777777" w:rsidR="007749F8" w:rsidRDefault="007749F8" w:rsidP="007749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1499-1405 p.58)</w:t>
      </w:r>
    </w:p>
    <w:p w14:paraId="3F70B354" w14:textId="77777777" w:rsidR="007749F8" w:rsidRDefault="007749F8" w:rsidP="007749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9C860A" w14:textId="77777777" w:rsidR="007749F8" w:rsidRDefault="007749F8" w:rsidP="007749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CF1662" w14:textId="77777777" w:rsidR="007749F8" w:rsidRDefault="007749F8" w:rsidP="007749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April 2021</w:t>
      </w:r>
    </w:p>
    <w:p w14:paraId="1891331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7533C" w14:textId="77777777" w:rsidR="007749F8" w:rsidRDefault="007749F8" w:rsidP="009139A6">
      <w:r>
        <w:separator/>
      </w:r>
    </w:p>
  </w:endnote>
  <w:endnote w:type="continuationSeparator" w:id="0">
    <w:p w14:paraId="3389279B" w14:textId="77777777" w:rsidR="007749F8" w:rsidRDefault="007749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671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4593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7D49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1473B" w14:textId="77777777" w:rsidR="007749F8" w:rsidRDefault="007749F8" w:rsidP="009139A6">
      <w:r>
        <w:separator/>
      </w:r>
    </w:p>
  </w:footnote>
  <w:footnote w:type="continuationSeparator" w:id="0">
    <w:p w14:paraId="3B109D60" w14:textId="77777777" w:rsidR="007749F8" w:rsidRDefault="007749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4AD8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A39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06A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9F8"/>
    <w:rsid w:val="000666E0"/>
    <w:rsid w:val="002510B7"/>
    <w:rsid w:val="005C130B"/>
    <w:rsid w:val="007749F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EF901"/>
  <w15:chartTrackingRefBased/>
  <w15:docId w15:val="{F7B76EAB-8BFC-41CD-94C8-4C086EB4D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2021-04-15T20:57:00Z</dcterms:created>
  <dcterms:modified xsi:type="dcterms:W3CDTF">2021-04-15T20:58:00Z</dcterms:modified>
</cp:coreProperties>
</file>